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172D6711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</w:t>
      </w:r>
      <w:r w:rsidR="00355A16" w:rsidRPr="00355A16">
        <w:rPr>
          <w:b/>
          <w:i/>
          <w:noProof/>
          <w:sz w:val="28"/>
        </w:rPr>
        <w:t>22238</w:t>
      </w:r>
      <w:r w:rsidR="00355A16">
        <w:rPr>
          <w:b/>
          <w:i/>
          <w:noProof/>
          <w:sz w:val="28"/>
        </w:rPr>
        <w:t>3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69B82FD2" w:rsidR="009C60F4" w:rsidRPr="00410371" w:rsidRDefault="00BF7F72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</w:t>
              </w:r>
              <w:r w:rsidR="009176E2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BF7F72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60F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BF7F72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176E46FB" w:rsidR="009C60F4" w:rsidRPr="00410371" w:rsidRDefault="00BF7F72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0B404D">
                  <w:rPr>
                    <w:b/>
                    <w:noProof/>
                    <w:sz w:val="28"/>
                  </w:rPr>
                  <w:t>7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0B404D">
                  <w:rPr>
                    <w:b/>
                    <w:noProof/>
                    <w:sz w:val="28"/>
                  </w:rPr>
                  <w:t>2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CA5BB82" w:rsidR="009C60F4" w:rsidRDefault="000B404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08D9C6F3" w:rsidR="009C60F4" w:rsidRDefault="00AC4BC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file name and dependence change for </w:t>
            </w:r>
            <w:proofErr w:type="spellStart"/>
            <w:r w:rsidR="006D17FD" w:rsidRPr="006D17FD">
              <w:t>coslaNrm</w:t>
            </w:r>
            <w:r>
              <w:t>.yaml</w:t>
            </w:r>
            <w:proofErr w:type="spellEnd"/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B40F2E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389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323BBBA7" w:rsidR="009C60F4" w:rsidRDefault="00411CC1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1E5D4ED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404D">
              <w:t>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0CCF36F2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598EAE1" w:rsidR="005E2FD0" w:rsidRPr="006043F9" w:rsidRDefault="00B1603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 in SA5 OAM repo.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30272E4" w:rsidR="009C60F4" w:rsidRDefault="00AC3ED7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6D17FD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 can not be imp</w:t>
            </w:r>
            <w:r w:rsidR="006D17FD" w:rsidRPr="006D17FD">
              <w:rPr>
                <w:noProof/>
              </w:rPr>
              <w:t>lem</w:t>
            </w:r>
            <w:r w:rsidRPr="006D17FD">
              <w:rPr>
                <w:noProof/>
              </w:rPr>
              <w:t>e</w:t>
            </w:r>
            <w:r w:rsidR="006D17FD" w:rsidRPr="006D17FD">
              <w:rPr>
                <w:noProof/>
              </w:rPr>
              <w:t>n</w:t>
            </w:r>
            <w:r w:rsidRPr="006D17FD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D82502B" w:rsidR="009C60F4" w:rsidRDefault="006D17FD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  <w:r w:rsidR="00490F79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490F79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38C51" w14:textId="7457C0A1" w:rsidR="000B404D" w:rsidRDefault="00C17750" w:rsidP="000B404D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tgtFrame="_blank" w:tooltip="https://forge.3gpp.org/rep/sa5/mns/-/tree/rel17_openapi_filename_change_142e" w:history="1">
              <w:r w:rsidR="00BF7F72" w:rsidRPr="00BF7F72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  <w:p w14:paraId="4BA23CD2" w14:textId="6EC475AA" w:rsidR="00411CC1" w:rsidRPr="000B404D" w:rsidRDefault="00411CC1" w:rsidP="000B404D">
            <w:pPr>
              <w:pStyle w:val="CRCoverPage"/>
              <w:spacing w:after="0"/>
              <w:ind w:left="100"/>
              <w:rPr>
                <w:color w:val="0000FF"/>
                <w:u w:val="single"/>
              </w:rPr>
            </w:pPr>
            <w:r>
              <w:rPr>
                <w:noProof/>
              </w:rPr>
              <w:t xml:space="preserve">Rel-16 TDoc reference: </w:t>
            </w:r>
            <w:r w:rsidR="00355A16">
              <w:rPr>
                <w:noProof/>
              </w:rPr>
              <w:t>S5-</w:t>
            </w:r>
            <w:r w:rsidR="00355A16" w:rsidRPr="00355A16">
              <w:rPr>
                <w:noProof/>
              </w:rPr>
              <w:t>222382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2BD641A" w:rsidR="005115F2" w:rsidRPr="00477531" w:rsidRDefault="006D17FD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DB4470"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0"/>
    </w:tbl>
    <w:p w14:paraId="7F7957FB" w14:textId="5E3F0F6F" w:rsidR="00A6582E" w:rsidRDefault="00A6582E" w:rsidP="005B4866">
      <w:pPr>
        <w:rPr>
          <w:noProof/>
        </w:rPr>
      </w:pPr>
    </w:p>
    <w:p w14:paraId="5555D2A7" w14:textId="5B3D0247" w:rsidR="000B404D" w:rsidRPr="00F6081B" w:rsidRDefault="000B404D" w:rsidP="000B404D">
      <w:pPr>
        <w:pStyle w:val="Heading2"/>
        <w:rPr>
          <w:rFonts w:ascii="Courier New" w:eastAsia="Yu Gothic" w:hAnsi="Courier New"/>
          <w:szCs w:val="16"/>
        </w:rPr>
      </w:pPr>
      <w:bookmarkStart w:id="1" w:name="_Toc43213095"/>
      <w:bookmarkStart w:id="2" w:name="_Toc43290142"/>
      <w:bookmarkStart w:id="3" w:name="_Toc51593052"/>
      <w:bookmarkStart w:id="4" w:name="_Toc58512778"/>
      <w:bookmarkStart w:id="5" w:name="_Toc97885605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ins w:id="6" w:author="S, Srilakshmi (Nokia - IN/Bangalore)" w:date="2022-03-25T13:25:00Z">
        <w:r w:rsidR="00D51509">
          <w:rPr>
            <w:rFonts w:ascii="Courier New" w:eastAsia="Yu Gothic" w:hAnsi="Courier New"/>
            <w:szCs w:val="16"/>
          </w:rPr>
          <w:t>TS28536_</w:t>
        </w:r>
      </w:ins>
      <w:r w:rsidRPr="00F6081B">
        <w:rPr>
          <w:rFonts w:ascii="Courier New" w:eastAsia="Yu Gothic" w:hAnsi="Courier New"/>
          <w:szCs w:val="16"/>
        </w:rPr>
        <w:t>coslaNrm.yml"</w:t>
      </w:r>
      <w:bookmarkEnd w:id="1"/>
      <w:bookmarkEnd w:id="2"/>
      <w:bookmarkEnd w:id="3"/>
      <w:bookmarkEnd w:id="4"/>
      <w:bookmarkEnd w:id="5"/>
    </w:p>
    <w:p w14:paraId="587F3B97" w14:textId="77777777" w:rsidR="000B404D" w:rsidRPr="00F6081B" w:rsidRDefault="000B404D" w:rsidP="000B404D">
      <w:pPr>
        <w:pStyle w:val="PL"/>
        <w:rPr>
          <w:noProof w:val="0"/>
        </w:rPr>
      </w:pPr>
    </w:p>
    <w:p w14:paraId="241DF16A" w14:textId="77777777" w:rsidR="000B404D" w:rsidRPr="00221303" w:rsidRDefault="000B404D" w:rsidP="000B404D">
      <w:pPr>
        <w:pStyle w:val="PL"/>
      </w:pPr>
      <w:r w:rsidRPr="00221303">
        <w:t>openapi: 3.0.2</w:t>
      </w:r>
    </w:p>
    <w:p w14:paraId="2BC33604" w14:textId="77777777" w:rsidR="000B404D" w:rsidRPr="00221303" w:rsidRDefault="000B404D" w:rsidP="000B404D">
      <w:pPr>
        <w:pStyle w:val="PL"/>
      </w:pPr>
    </w:p>
    <w:p w14:paraId="7AFC0E5E" w14:textId="77777777" w:rsidR="000B404D" w:rsidRPr="00221303" w:rsidRDefault="000B404D" w:rsidP="000B404D">
      <w:pPr>
        <w:pStyle w:val="PL"/>
      </w:pPr>
      <w:r w:rsidRPr="00221303">
        <w:t>info:</w:t>
      </w:r>
    </w:p>
    <w:p w14:paraId="32C020F6" w14:textId="77777777" w:rsidR="000B404D" w:rsidRPr="00221303" w:rsidRDefault="000B404D" w:rsidP="000B404D">
      <w:pPr>
        <w:pStyle w:val="PL"/>
      </w:pPr>
      <w:r w:rsidRPr="00221303">
        <w:t xml:space="preserve">  title: coslaNrm</w:t>
      </w:r>
    </w:p>
    <w:p w14:paraId="0FBD5E1A" w14:textId="77777777" w:rsidR="000B404D" w:rsidRPr="00221303" w:rsidRDefault="000B404D" w:rsidP="000B404D">
      <w:pPr>
        <w:pStyle w:val="PL"/>
      </w:pPr>
      <w:r w:rsidRPr="00221303">
        <w:t xml:space="preserve">  version: 16.4.0</w:t>
      </w:r>
    </w:p>
    <w:p w14:paraId="6ECFD206" w14:textId="77777777" w:rsidR="000B404D" w:rsidRPr="00221303" w:rsidRDefault="000B404D" w:rsidP="000B404D">
      <w:pPr>
        <w:pStyle w:val="PL"/>
      </w:pPr>
      <w:r w:rsidRPr="00221303">
        <w:t xml:space="preserve">  description: </w:t>
      </w:r>
    </w:p>
    <w:p w14:paraId="35B9346E" w14:textId="77777777" w:rsidR="000B404D" w:rsidRPr="00221303" w:rsidRDefault="000B404D" w:rsidP="000B404D">
      <w:pPr>
        <w:pStyle w:val="PL"/>
      </w:pPr>
      <w:r w:rsidRPr="00221303">
        <w:t xml:space="preserve">    OAS 3.0.1 specification of the Cosla NRM</w:t>
      </w:r>
    </w:p>
    <w:p w14:paraId="1D1D2A5E" w14:textId="77777777" w:rsidR="000B404D" w:rsidRPr="00221303" w:rsidRDefault="000B404D" w:rsidP="000B404D">
      <w:pPr>
        <w:pStyle w:val="PL"/>
      </w:pPr>
      <w:r w:rsidRPr="00221303">
        <w:t xml:space="preserve">    © 2020, 3GPP Organizational Partners (ARIB, ATIS, CCSA, ETSI, TSDSI, TTA, TTC).</w:t>
      </w:r>
    </w:p>
    <w:p w14:paraId="02EF19CA" w14:textId="77777777" w:rsidR="000B404D" w:rsidRPr="00221303" w:rsidRDefault="000B404D" w:rsidP="000B404D">
      <w:pPr>
        <w:pStyle w:val="PL"/>
      </w:pPr>
      <w:r w:rsidRPr="00221303">
        <w:t xml:space="preserve">    All rights reserved.</w:t>
      </w:r>
    </w:p>
    <w:p w14:paraId="29BD125B" w14:textId="77777777" w:rsidR="000B404D" w:rsidRPr="00221303" w:rsidRDefault="000B404D" w:rsidP="000B404D">
      <w:pPr>
        <w:pStyle w:val="PL"/>
      </w:pPr>
    </w:p>
    <w:p w14:paraId="5575FAD6" w14:textId="77777777" w:rsidR="000B404D" w:rsidRPr="00221303" w:rsidRDefault="000B404D" w:rsidP="000B404D">
      <w:pPr>
        <w:pStyle w:val="PL"/>
      </w:pPr>
      <w:r w:rsidRPr="00221303">
        <w:t>externalDocs:</w:t>
      </w:r>
    </w:p>
    <w:p w14:paraId="2A24C30D" w14:textId="77777777" w:rsidR="000B404D" w:rsidRPr="00221303" w:rsidRDefault="000B404D" w:rsidP="000B404D">
      <w:pPr>
        <w:pStyle w:val="PL"/>
      </w:pPr>
      <w:r w:rsidRPr="00221303">
        <w:t xml:space="preserve">  description: 3GPP TS 28.536 V16.4.0; Cosla NRM</w:t>
      </w:r>
    </w:p>
    <w:p w14:paraId="5F5BA55C" w14:textId="77777777" w:rsidR="000B404D" w:rsidRPr="00221303" w:rsidRDefault="000B404D" w:rsidP="000B404D">
      <w:pPr>
        <w:pStyle w:val="PL"/>
      </w:pPr>
      <w:r w:rsidRPr="00221303">
        <w:t xml:space="preserve">  url: http://www.3gpp.org/ftp/Specs/archive/28_series/28.536/</w:t>
      </w:r>
    </w:p>
    <w:p w14:paraId="59E399E1" w14:textId="77777777" w:rsidR="000B404D" w:rsidRPr="00221303" w:rsidRDefault="000B404D" w:rsidP="000B404D">
      <w:pPr>
        <w:pStyle w:val="PL"/>
      </w:pPr>
    </w:p>
    <w:p w14:paraId="0B933651" w14:textId="77777777" w:rsidR="000B404D" w:rsidRPr="00221303" w:rsidRDefault="000B404D" w:rsidP="000B404D">
      <w:pPr>
        <w:pStyle w:val="PL"/>
      </w:pPr>
      <w:r w:rsidRPr="00221303">
        <w:t>paths: {}</w:t>
      </w:r>
    </w:p>
    <w:p w14:paraId="29977248" w14:textId="77777777" w:rsidR="000B404D" w:rsidRPr="00221303" w:rsidRDefault="000B404D" w:rsidP="000B404D">
      <w:pPr>
        <w:pStyle w:val="PL"/>
      </w:pPr>
    </w:p>
    <w:p w14:paraId="3207F81E" w14:textId="77777777" w:rsidR="000B404D" w:rsidRPr="00221303" w:rsidRDefault="000B404D" w:rsidP="000B404D">
      <w:pPr>
        <w:pStyle w:val="PL"/>
      </w:pPr>
      <w:r w:rsidRPr="00221303">
        <w:t>components:</w:t>
      </w:r>
    </w:p>
    <w:p w14:paraId="76C66712" w14:textId="77777777" w:rsidR="000B404D" w:rsidRPr="00221303" w:rsidRDefault="000B404D" w:rsidP="000B404D">
      <w:pPr>
        <w:pStyle w:val="PL"/>
      </w:pPr>
    </w:p>
    <w:p w14:paraId="346D0504" w14:textId="77777777" w:rsidR="000B404D" w:rsidRPr="00221303" w:rsidRDefault="000B404D" w:rsidP="000B404D">
      <w:pPr>
        <w:pStyle w:val="PL"/>
      </w:pPr>
      <w:r w:rsidRPr="00221303">
        <w:t xml:space="preserve">  schemas:</w:t>
      </w:r>
    </w:p>
    <w:p w14:paraId="55663E72" w14:textId="77777777" w:rsidR="000B404D" w:rsidRPr="00221303" w:rsidRDefault="000B404D" w:rsidP="000B404D">
      <w:pPr>
        <w:pStyle w:val="PL"/>
      </w:pPr>
    </w:p>
    <w:p w14:paraId="4E768D01" w14:textId="77777777" w:rsidR="000B404D" w:rsidRPr="00221303" w:rsidRDefault="000B404D" w:rsidP="000B404D">
      <w:pPr>
        <w:pStyle w:val="PL"/>
      </w:pPr>
      <w:r w:rsidRPr="00221303">
        <w:t>#------------ Type definitions ---------------------------------------------------</w:t>
      </w:r>
    </w:p>
    <w:p w14:paraId="350C474A" w14:textId="77777777" w:rsidR="000B404D" w:rsidRPr="00221303" w:rsidRDefault="000B404D" w:rsidP="000B404D">
      <w:pPr>
        <w:pStyle w:val="PL"/>
      </w:pPr>
    </w:p>
    <w:p w14:paraId="3317B940" w14:textId="77777777" w:rsidR="000B404D" w:rsidRPr="00221303" w:rsidRDefault="000B404D" w:rsidP="000B404D">
      <w:pPr>
        <w:pStyle w:val="PL"/>
      </w:pPr>
      <w:r w:rsidRPr="00221303">
        <w:t xml:space="preserve">    ControlLoopLifeCyclePhase:</w:t>
      </w:r>
    </w:p>
    <w:p w14:paraId="302A9E26" w14:textId="77777777" w:rsidR="000B404D" w:rsidRPr="00221303" w:rsidRDefault="000B404D" w:rsidP="000B404D">
      <w:pPr>
        <w:pStyle w:val="PL"/>
      </w:pPr>
      <w:r w:rsidRPr="00221303">
        <w:t xml:space="preserve">      type: string</w:t>
      </w:r>
    </w:p>
    <w:p w14:paraId="6E01DFBC" w14:textId="77777777" w:rsidR="000B404D" w:rsidRPr="00221303" w:rsidRDefault="000B404D" w:rsidP="000B404D">
      <w:pPr>
        <w:pStyle w:val="PL"/>
      </w:pPr>
      <w:r w:rsidRPr="00221303">
        <w:t xml:space="preserve">      enum:</w:t>
      </w:r>
    </w:p>
    <w:p w14:paraId="58F11785" w14:textId="77777777" w:rsidR="000B404D" w:rsidRPr="00221303" w:rsidRDefault="000B404D" w:rsidP="000B404D">
      <w:pPr>
        <w:pStyle w:val="PL"/>
      </w:pPr>
      <w:r w:rsidRPr="00221303">
        <w:t xml:space="preserve">        - PREPARATION</w:t>
      </w:r>
    </w:p>
    <w:p w14:paraId="34203CA2" w14:textId="77777777" w:rsidR="000B404D" w:rsidRPr="00221303" w:rsidRDefault="000B404D" w:rsidP="000B404D">
      <w:pPr>
        <w:pStyle w:val="PL"/>
      </w:pPr>
      <w:r w:rsidRPr="00221303">
        <w:t xml:space="preserve">        - COMMISSIONING</w:t>
      </w:r>
    </w:p>
    <w:p w14:paraId="53C2DB3B" w14:textId="77777777" w:rsidR="000B404D" w:rsidRPr="00221303" w:rsidRDefault="000B404D" w:rsidP="000B404D">
      <w:pPr>
        <w:pStyle w:val="PL"/>
      </w:pPr>
      <w:r w:rsidRPr="00221303">
        <w:t xml:space="preserve">        - OPERATION</w:t>
      </w:r>
    </w:p>
    <w:p w14:paraId="7561521A" w14:textId="77777777" w:rsidR="000B404D" w:rsidRPr="00221303" w:rsidRDefault="000B404D" w:rsidP="000B404D">
      <w:pPr>
        <w:pStyle w:val="PL"/>
      </w:pPr>
      <w:r w:rsidRPr="00221303">
        <w:t xml:space="preserve">        - DECOMMISSIONING</w:t>
      </w:r>
    </w:p>
    <w:p w14:paraId="3197B053" w14:textId="77777777" w:rsidR="000B404D" w:rsidRPr="00221303" w:rsidRDefault="000B404D" w:rsidP="000B404D">
      <w:pPr>
        <w:pStyle w:val="PL"/>
      </w:pPr>
    </w:p>
    <w:p w14:paraId="235423D1" w14:textId="77777777" w:rsidR="000B404D" w:rsidRPr="00221303" w:rsidRDefault="000B404D" w:rsidP="000B404D">
      <w:pPr>
        <w:pStyle w:val="PL"/>
      </w:pPr>
      <w:r w:rsidRPr="00221303">
        <w:t xml:space="preserve">    ObservationTime:</w:t>
      </w:r>
    </w:p>
    <w:p w14:paraId="6DEEBD39" w14:textId="77777777" w:rsidR="000B404D" w:rsidRPr="00221303" w:rsidRDefault="000B404D" w:rsidP="000B404D">
      <w:pPr>
        <w:pStyle w:val="PL"/>
      </w:pPr>
      <w:r w:rsidRPr="00221303">
        <w:t xml:space="preserve">      type: integer</w:t>
      </w:r>
    </w:p>
    <w:p w14:paraId="7ADE2BAA" w14:textId="77777777" w:rsidR="000B404D" w:rsidRPr="00221303" w:rsidRDefault="000B404D" w:rsidP="000B404D">
      <w:pPr>
        <w:pStyle w:val="PL"/>
      </w:pPr>
    </w:p>
    <w:p w14:paraId="383E119E" w14:textId="77777777" w:rsidR="000B404D" w:rsidRPr="00221303" w:rsidRDefault="000B404D" w:rsidP="000B404D">
      <w:pPr>
        <w:pStyle w:val="PL"/>
      </w:pPr>
      <w:r w:rsidRPr="00221303">
        <w:t xml:space="preserve">    AssuranceGoalStatusObserved:</w:t>
      </w:r>
    </w:p>
    <w:p w14:paraId="4036B3CA" w14:textId="77777777" w:rsidR="000B404D" w:rsidRPr="00221303" w:rsidRDefault="000B404D" w:rsidP="000B404D">
      <w:pPr>
        <w:pStyle w:val="PL"/>
      </w:pPr>
      <w:r w:rsidRPr="00221303">
        <w:t xml:space="preserve">      type: string</w:t>
      </w:r>
    </w:p>
    <w:p w14:paraId="0D9C1A9D" w14:textId="77777777" w:rsidR="000B404D" w:rsidRPr="00221303" w:rsidRDefault="000B404D" w:rsidP="000B404D">
      <w:pPr>
        <w:pStyle w:val="PL"/>
      </w:pPr>
      <w:r w:rsidRPr="00221303">
        <w:t xml:space="preserve">      enum:</w:t>
      </w:r>
    </w:p>
    <w:p w14:paraId="38B59E6D" w14:textId="77777777" w:rsidR="000B404D" w:rsidRPr="00221303" w:rsidRDefault="000B404D" w:rsidP="000B404D">
      <w:pPr>
        <w:pStyle w:val="PL"/>
      </w:pPr>
      <w:r w:rsidRPr="00221303">
        <w:t xml:space="preserve">        - FULFILLED</w:t>
      </w:r>
    </w:p>
    <w:p w14:paraId="2A8B8794" w14:textId="77777777" w:rsidR="000B404D" w:rsidRPr="00221303" w:rsidRDefault="000B404D" w:rsidP="000B404D">
      <w:pPr>
        <w:pStyle w:val="PL"/>
      </w:pPr>
      <w:r w:rsidRPr="00221303">
        <w:t xml:space="preserve">        - NOT_FULFILLED</w:t>
      </w:r>
    </w:p>
    <w:p w14:paraId="45DCF349" w14:textId="77777777" w:rsidR="000B404D" w:rsidRPr="00221303" w:rsidRDefault="000B404D" w:rsidP="000B404D">
      <w:pPr>
        <w:pStyle w:val="PL"/>
      </w:pPr>
    </w:p>
    <w:p w14:paraId="486E0C0A" w14:textId="77777777" w:rsidR="000B404D" w:rsidRPr="00221303" w:rsidRDefault="000B404D" w:rsidP="000B404D">
      <w:pPr>
        <w:pStyle w:val="PL"/>
      </w:pPr>
      <w:r w:rsidRPr="00221303">
        <w:t xml:space="preserve">    AssuranceGoalStatusPredicted:</w:t>
      </w:r>
    </w:p>
    <w:p w14:paraId="40D0B147" w14:textId="77777777" w:rsidR="000B404D" w:rsidRPr="00221303" w:rsidRDefault="000B404D" w:rsidP="000B404D">
      <w:pPr>
        <w:pStyle w:val="PL"/>
      </w:pPr>
      <w:r w:rsidRPr="00221303">
        <w:t xml:space="preserve">      type: string</w:t>
      </w:r>
    </w:p>
    <w:p w14:paraId="212DBBE0" w14:textId="77777777" w:rsidR="000B404D" w:rsidRPr="00221303" w:rsidRDefault="000B404D" w:rsidP="000B404D">
      <w:pPr>
        <w:pStyle w:val="PL"/>
      </w:pPr>
      <w:r w:rsidRPr="00221303">
        <w:t xml:space="preserve">      enum:</w:t>
      </w:r>
    </w:p>
    <w:p w14:paraId="728D33FF" w14:textId="77777777" w:rsidR="000B404D" w:rsidRPr="00221303" w:rsidRDefault="000B404D" w:rsidP="000B404D">
      <w:pPr>
        <w:pStyle w:val="PL"/>
      </w:pPr>
      <w:r w:rsidRPr="00221303">
        <w:t xml:space="preserve">        - FULFILLED</w:t>
      </w:r>
    </w:p>
    <w:p w14:paraId="2E10C39C" w14:textId="77777777" w:rsidR="000B404D" w:rsidRDefault="000B404D" w:rsidP="000B404D">
      <w:pPr>
        <w:pStyle w:val="PL"/>
      </w:pPr>
      <w:r w:rsidRPr="00221303">
        <w:t xml:space="preserve">        - NOT_FULFILLED</w:t>
      </w:r>
    </w:p>
    <w:p w14:paraId="542D08D1" w14:textId="77777777" w:rsidR="000B404D" w:rsidRDefault="000B404D" w:rsidP="000B404D">
      <w:pPr>
        <w:pStyle w:val="PL"/>
      </w:pPr>
    </w:p>
    <w:p w14:paraId="5EB82F43" w14:textId="77777777" w:rsidR="000B404D" w:rsidRDefault="000B404D" w:rsidP="000B404D">
      <w:pPr>
        <w:pStyle w:val="PL"/>
      </w:pPr>
      <w:r>
        <w:t xml:space="preserve">    AssuranceTargetStatusObserved:</w:t>
      </w:r>
    </w:p>
    <w:p w14:paraId="5AFA0869" w14:textId="77777777" w:rsidR="000B404D" w:rsidRDefault="000B404D" w:rsidP="000B404D">
      <w:pPr>
        <w:pStyle w:val="PL"/>
      </w:pPr>
      <w:r>
        <w:t xml:space="preserve">      type: string</w:t>
      </w:r>
    </w:p>
    <w:p w14:paraId="452193A3" w14:textId="77777777" w:rsidR="000B404D" w:rsidRDefault="000B404D" w:rsidP="000B404D">
      <w:pPr>
        <w:pStyle w:val="PL"/>
      </w:pPr>
      <w:r>
        <w:t xml:space="preserve">      enum:</w:t>
      </w:r>
    </w:p>
    <w:p w14:paraId="3429B8D8" w14:textId="77777777" w:rsidR="000B404D" w:rsidRDefault="000B404D" w:rsidP="000B404D">
      <w:pPr>
        <w:pStyle w:val="PL"/>
      </w:pPr>
      <w:r>
        <w:t xml:space="preserve">        - FULFILLED</w:t>
      </w:r>
    </w:p>
    <w:p w14:paraId="3FA50E23" w14:textId="77777777" w:rsidR="000B404D" w:rsidRDefault="000B404D" w:rsidP="000B404D">
      <w:pPr>
        <w:pStyle w:val="PL"/>
      </w:pPr>
      <w:r>
        <w:t xml:space="preserve">        - NOT_FULFILLED</w:t>
      </w:r>
    </w:p>
    <w:p w14:paraId="3A1C1C1F" w14:textId="77777777" w:rsidR="000B404D" w:rsidRDefault="000B404D" w:rsidP="000B404D">
      <w:pPr>
        <w:pStyle w:val="PL"/>
      </w:pPr>
    </w:p>
    <w:p w14:paraId="636FAF12" w14:textId="77777777" w:rsidR="000B404D" w:rsidRDefault="000B404D" w:rsidP="000B404D">
      <w:pPr>
        <w:pStyle w:val="PL"/>
      </w:pPr>
      <w:r>
        <w:t xml:space="preserve">    AssuranceTargetStatusPredicted:</w:t>
      </w:r>
    </w:p>
    <w:p w14:paraId="4E9C2F43" w14:textId="77777777" w:rsidR="000B404D" w:rsidRDefault="000B404D" w:rsidP="000B404D">
      <w:pPr>
        <w:pStyle w:val="PL"/>
      </w:pPr>
      <w:r>
        <w:t xml:space="preserve">      type: string</w:t>
      </w:r>
    </w:p>
    <w:p w14:paraId="58CE027E" w14:textId="77777777" w:rsidR="000B404D" w:rsidRDefault="000B404D" w:rsidP="000B404D">
      <w:pPr>
        <w:pStyle w:val="PL"/>
      </w:pPr>
      <w:r>
        <w:t xml:space="preserve">      enum:</w:t>
      </w:r>
    </w:p>
    <w:p w14:paraId="72427DDA" w14:textId="77777777" w:rsidR="000B404D" w:rsidRDefault="000B404D" w:rsidP="000B404D">
      <w:pPr>
        <w:pStyle w:val="PL"/>
      </w:pPr>
      <w:r>
        <w:t xml:space="preserve">        - FULFILLED</w:t>
      </w:r>
    </w:p>
    <w:p w14:paraId="7BE30B7A" w14:textId="77777777" w:rsidR="000B404D" w:rsidRPr="00221303" w:rsidRDefault="000B404D" w:rsidP="000B404D">
      <w:pPr>
        <w:pStyle w:val="PL"/>
      </w:pPr>
      <w:r>
        <w:t xml:space="preserve">        - NOT_FULFILLED</w:t>
      </w:r>
    </w:p>
    <w:p w14:paraId="503C4E1E" w14:textId="77777777" w:rsidR="000B404D" w:rsidRPr="00221303" w:rsidRDefault="000B404D" w:rsidP="000B404D">
      <w:pPr>
        <w:pStyle w:val="PL"/>
      </w:pPr>
    </w:p>
    <w:p w14:paraId="348DA60C" w14:textId="77777777" w:rsidR="000B404D" w:rsidRPr="00221303" w:rsidRDefault="000B404D" w:rsidP="000B404D">
      <w:pPr>
        <w:pStyle w:val="PL"/>
      </w:pPr>
      <w:r w:rsidRPr="00221303">
        <w:t xml:space="preserve">    AssuranceTarget:</w:t>
      </w:r>
    </w:p>
    <w:p w14:paraId="3927E956" w14:textId="77777777" w:rsidR="000B404D" w:rsidRPr="00221303" w:rsidRDefault="000B404D" w:rsidP="000B404D">
      <w:pPr>
        <w:pStyle w:val="PL"/>
      </w:pPr>
      <w:r w:rsidRPr="00221303">
        <w:t xml:space="preserve">      type: object</w:t>
      </w:r>
    </w:p>
    <w:p w14:paraId="4B2F4CF3" w14:textId="77777777" w:rsidR="000B404D" w:rsidRPr="00221303" w:rsidRDefault="000B404D" w:rsidP="000B404D">
      <w:pPr>
        <w:pStyle w:val="PL"/>
      </w:pPr>
      <w:r w:rsidRPr="00221303">
        <w:t xml:space="preserve">      properties:</w:t>
      </w:r>
    </w:p>
    <w:p w14:paraId="70A7F5C5" w14:textId="77777777" w:rsidR="000B404D" w:rsidRPr="00221303" w:rsidRDefault="000B404D" w:rsidP="000B404D">
      <w:pPr>
        <w:pStyle w:val="PL"/>
      </w:pPr>
      <w:r w:rsidRPr="00221303">
        <w:t xml:space="preserve">        assuranceTargetName:</w:t>
      </w:r>
    </w:p>
    <w:p w14:paraId="768C6B31" w14:textId="77777777" w:rsidR="000B404D" w:rsidRPr="00221303" w:rsidRDefault="000B404D" w:rsidP="000B404D">
      <w:pPr>
        <w:pStyle w:val="PL"/>
      </w:pPr>
      <w:r w:rsidRPr="00221303">
        <w:t xml:space="preserve">          type: string</w:t>
      </w:r>
    </w:p>
    <w:p w14:paraId="03F934E9" w14:textId="77777777" w:rsidR="000B404D" w:rsidRPr="00221303" w:rsidRDefault="000B404D" w:rsidP="000B404D">
      <w:pPr>
        <w:pStyle w:val="PL"/>
      </w:pPr>
      <w:r w:rsidRPr="00221303">
        <w:t xml:space="preserve">        assuranceTargetValue:</w:t>
      </w:r>
    </w:p>
    <w:p w14:paraId="0A6F76BC" w14:textId="77777777" w:rsidR="000B404D" w:rsidRDefault="000B404D" w:rsidP="000B404D">
      <w:pPr>
        <w:pStyle w:val="PL"/>
      </w:pPr>
      <w:r w:rsidRPr="00221303">
        <w:t xml:space="preserve">          type: string</w:t>
      </w:r>
    </w:p>
    <w:p w14:paraId="712AC497" w14:textId="77777777" w:rsidR="000B404D" w:rsidRDefault="000B404D" w:rsidP="000B404D">
      <w:pPr>
        <w:pStyle w:val="PL"/>
      </w:pPr>
      <w:r>
        <w:t xml:space="preserve">        assuranceTargetStatusObserved:</w:t>
      </w:r>
    </w:p>
    <w:p w14:paraId="10C4BAD6" w14:textId="77777777" w:rsidR="000B404D" w:rsidRDefault="000B404D" w:rsidP="000B404D">
      <w:pPr>
        <w:pStyle w:val="PL"/>
      </w:pPr>
      <w:r>
        <w:t xml:space="preserve">          $ref: '#/components/schemas/AssuranceTargetStatusObserved'</w:t>
      </w:r>
    </w:p>
    <w:p w14:paraId="66405F75" w14:textId="77777777" w:rsidR="000B404D" w:rsidRDefault="000B404D" w:rsidP="000B404D">
      <w:pPr>
        <w:pStyle w:val="PL"/>
      </w:pPr>
      <w:r>
        <w:t xml:space="preserve">        assuranceTargetStatusPredicted:</w:t>
      </w:r>
    </w:p>
    <w:p w14:paraId="4E9B02CA" w14:textId="77777777" w:rsidR="000B404D" w:rsidRDefault="000B404D" w:rsidP="000B404D">
      <w:pPr>
        <w:pStyle w:val="PL"/>
      </w:pPr>
      <w:r>
        <w:t xml:space="preserve">          $ref: '#/components/schemas/AssuranceTargetStatusPredicted'</w:t>
      </w:r>
    </w:p>
    <w:p w14:paraId="2BC6DFD1" w14:textId="77777777" w:rsidR="000B404D" w:rsidRPr="00221303" w:rsidRDefault="000B404D" w:rsidP="000B404D">
      <w:pPr>
        <w:pStyle w:val="PL"/>
      </w:pPr>
      <w:r>
        <w:lastRenderedPageBreak/>
        <w:t xml:space="preserve">       </w:t>
      </w:r>
    </w:p>
    <w:p w14:paraId="07852601" w14:textId="77777777" w:rsidR="000B404D" w:rsidRPr="00221303" w:rsidRDefault="000B404D" w:rsidP="000B404D">
      <w:pPr>
        <w:pStyle w:val="PL"/>
      </w:pPr>
      <w:r w:rsidRPr="00221303">
        <w:t xml:space="preserve">         </w:t>
      </w:r>
    </w:p>
    <w:p w14:paraId="1A0F9602" w14:textId="77777777" w:rsidR="000B404D" w:rsidRPr="00221303" w:rsidRDefault="000B404D" w:rsidP="000B404D">
      <w:pPr>
        <w:pStyle w:val="PL"/>
      </w:pPr>
      <w:r w:rsidRPr="00221303">
        <w:t xml:space="preserve">    AssuranceTargetList:</w:t>
      </w:r>
    </w:p>
    <w:p w14:paraId="62FA938E" w14:textId="77777777" w:rsidR="000B404D" w:rsidRPr="00221303" w:rsidRDefault="000B404D" w:rsidP="000B404D">
      <w:pPr>
        <w:pStyle w:val="PL"/>
      </w:pPr>
      <w:r w:rsidRPr="00221303">
        <w:t xml:space="preserve">      type: array</w:t>
      </w:r>
    </w:p>
    <w:p w14:paraId="41FB9DB4" w14:textId="77777777" w:rsidR="000B404D" w:rsidRPr="00221303" w:rsidRDefault="000B404D" w:rsidP="000B404D">
      <w:pPr>
        <w:pStyle w:val="PL"/>
      </w:pPr>
      <w:r w:rsidRPr="00221303">
        <w:t xml:space="preserve">      items:</w:t>
      </w:r>
    </w:p>
    <w:p w14:paraId="6CDDEA8A" w14:textId="77777777" w:rsidR="000B404D" w:rsidRDefault="000B404D" w:rsidP="000B404D">
      <w:pPr>
        <w:pStyle w:val="PL"/>
      </w:pPr>
      <w:r w:rsidRPr="00221303">
        <w:t xml:space="preserve">         $ref: '#/components/schemas/AssuranceTarget'</w:t>
      </w:r>
    </w:p>
    <w:p w14:paraId="187B9C68" w14:textId="77777777" w:rsidR="000B404D" w:rsidRDefault="000B404D" w:rsidP="000B404D">
      <w:pPr>
        <w:pStyle w:val="PL"/>
      </w:pPr>
      <w:r>
        <w:t xml:space="preserve">    AssuranceScope:</w:t>
      </w:r>
    </w:p>
    <w:p w14:paraId="592C0763" w14:textId="77777777" w:rsidR="000B404D" w:rsidRDefault="000B404D" w:rsidP="000B404D">
      <w:pPr>
        <w:pStyle w:val="PL"/>
      </w:pPr>
      <w:r>
        <w:t xml:space="preserve">      type: object</w:t>
      </w:r>
    </w:p>
    <w:p w14:paraId="0924575B" w14:textId="77777777" w:rsidR="000B404D" w:rsidRDefault="000B404D" w:rsidP="000B404D">
      <w:pPr>
        <w:pStyle w:val="PL"/>
      </w:pPr>
      <w:r>
        <w:t xml:space="preserve">      properties:</w:t>
      </w:r>
    </w:p>
    <w:p w14:paraId="5237F13C" w14:textId="77777777" w:rsidR="000B404D" w:rsidRDefault="000B404D" w:rsidP="000B404D">
      <w:pPr>
        <w:pStyle w:val="PL"/>
      </w:pPr>
      <w:r>
        <w:t xml:space="preserve">        taiList:</w:t>
      </w:r>
    </w:p>
    <w:p w14:paraId="472E66F5" w14:textId="678EED16" w:rsidR="000B404D" w:rsidRDefault="000B404D" w:rsidP="000B404D">
      <w:pPr>
        <w:pStyle w:val="PL"/>
      </w:pPr>
      <w:r>
        <w:t xml:space="preserve">          $ref: '</w:t>
      </w:r>
      <w:del w:id="7" w:author="S, Srilakshmi (Nokia - IN/Bangalore)" w:date="2022-03-25T13:27:00Z">
        <w:r w:rsidDel="00D51509">
          <w:delText>nrNrm.yaml</w:delText>
        </w:r>
      </w:del>
      <w:ins w:id="8" w:author="S, Srilakshmi (Nokia - IN/Bangalore)" w:date="2022-03-25T13:27:00Z">
        <w:r w:rsidR="00D51509">
          <w:t>TS28541_nrNrm.yaml</w:t>
        </w:r>
      </w:ins>
      <w:r>
        <w:t>#/components/schemas/TaiList'</w:t>
      </w:r>
    </w:p>
    <w:p w14:paraId="5A30AEE0" w14:textId="77777777" w:rsidR="000B404D" w:rsidRPr="00221303" w:rsidRDefault="000B404D" w:rsidP="000B404D">
      <w:pPr>
        <w:pStyle w:val="PL"/>
      </w:pPr>
    </w:p>
    <w:p w14:paraId="18B1BA78" w14:textId="77777777" w:rsidR="000B404D" w:rsidRPr="00221303" w:rsidRDefault="000B404D" w:rsidP="000B404D">
      <w:pPr>
        <w:pStyle w:val="PL"/>
      </w:pPr>
    </w:p>
    <w:p w14:paraId="754B4111" w14:textId="77777777" w:rsidR="000B404D" w:rsidRPr="00221303" w:rsidRDefault="000B404D" w:rsidP="000B404D">
      <w:pPr>
        <w:pStyle w:val="PL"/>
      </w:pPr>
    </w:p>
    <w:p w14:paraId="630C2136" w14:textId="77777777" w:rsidR="000B404D" w:rsidRPr="00221303" w:rsidRDefault="000B404D" w:rsidP="000B404D">
      <w:pPr>
        <w:pStyle w:val="PL"/>
      </w:pPr>
      <w:r w:rsidRPr="00221303">
        <w:t>#-------- Definition of concrete IOCs --------------------------------------------</w:t>
      </w:r>
    </w:p>
    <w:p w14:paraId="6362EE28" w14:textId="77777777" w:rsidR="000B404D" w:rsidRPr="00221303" w:rsidRDefault="000B404D" w:rsidP="000B404D">
      <w:pPr>
        <w:pStyle w:val="PL"/>
      </w:pPr>
    </w:p>
    <w:p w14:paraId="655750B1" w14:textId="77777777" w:rsidR="000B404D" w:rsidRPr="00221303" w:rsidRDefault="000B404D" w:rsidP="000B404D">
      <w:pPr>
        <w:pStyle w:val="PL"/>
      </w:pPr>
      <w:r w:rsidRPr="00221303">
        <w:t xml:space="preserve">    SubNetwork-Single:</w:t>
      </w:r>
    </w:p>
    <w:p w14:paraId="61BF802C" w14:textId="77777777" w:rsidR="000B404D" w:rsidRPr="00221303" w:rsidRDefault="000B404D" w:rsidP="000B404D">
      <w:pPr>
        <w:pStyle w:val="PL"/>
      </w:pPr>
      <w:r w:rsidRPr="00221303">
        <w:t xml:space="preserve">      allOf:</w:t>
      </w:r>
    </w:p>
    <w:p w14:paraId="0AA50B14" w14:textId="1AA82A80" w:rsidR="000B404D" w:rsidRPr="00221303" w:rsidRDefault="000B404D" w:rsidP="000B404D">
      <w:pPr>
        <w:pStyle w:val="PL"/>
      </w:pPr>
      <w:r w:rsidRPr="00221303">
        <w:t xml:space="preserve">        - $ref: '</w:t>
      </w:r>
      <w:del w:id="9" w:author="S, Srilakshmi (Nokia - IN/Bangalore)" w:date="2022-03-25T13:26:00Z">
        <w:r w:rsidRPr="00221303" w:rsidDel="00D51509">
          <w:delText>genericNrm.yaml</w:delText>
        </w:r>
      </w:del>
      <w:ins w:id="10" w:author="S, Srilakshmi (Nokia - IN/Bangalore)" w:date="2022-03-25T13:26:00Z">
        <w:r w:rsidR="00D51509">
          <w:t>TS28623_genericNrm.yaml</w:t>
        </w:r>
      </w:ins>
      <w:r w:rsidRPr="00221303">
        <w:t>#/components/schemas/Top'</w:t>
      </w:r>
    </w:p>
    <w:p w14:paraId="78A6B1BD" w14:textId="77777777" w:rsidR="000B404D" w:rsidRPr="00221303" w:rsidRDefault="000B404D" w:rsidP="000B404D">
      <w:pPr>
        <w:pStyle w:val="PL"/>
      </w:pPr>
      <w:r w:rsidRPr="00221303">
        <w:t xml:space="preserve">        - type: object</w:t>
      </w:r>
    </w:p>
    <w:p w14:paraId="2DFD97B2" w14:textId="77777777" w:rsidR="000B404D" w:rsidRPr="00221303" w:rsidRDefault="000B404D" w:rsidP="000B404D">
      <w:pPr>
        <w:pStyle w:val="PL"/>
      </w:pPr>
      <w:r w:rsidRPr="00221303">
        <w:t xml:space="preserve">          properties:</w:t>
      </w:r>
    </w:p>
    <w:p w14:paraId="74B16133" w14:textId="77777777" w:rsidR="000B404D" w:rsidRPr="00221303" w:rsidRDefault="000B404D" w:rsidP="000B404D">
      <w:pPr>
        <w:pStyle w:val="PL"/>
      </w:pPr>
      <w:r w:rsidRPr="00221303">
        <w:t xml:space="preserve">            attributes:</w:t>
      </w:r>
    </w:p>
    <w:p w14:paraId="53EAE40D" w14:textId="77777777" w:rsidR="000B404D" w:rsidRPr="00221303" w:rsidRDefault="000B404D" w:rsidP="000B404D">
      <w:pPr>
        <w:pStyle w:val="PL"/>
      </w:pPr>
      <w:r w:rsidRPr="00221303">
        <w:t xml:space="preserve">              allOf:</w:t>
      </w:r>
    </w:p>
    <w:p w14:paraId="753BB0BE" w14:textId="40732417" w:rsidR="000B404D" w:rsidRPr="00221303" w:rsidRDefault="000B404D" w:rsidP="000B404D">
      <w:pPr>
        <w:pStyle w:val="PL"/>
      </w:pPr>
      <w:r w:rsidRPr="00221303">
        <w:t xml:space="preserve">                - $ref: '</w:t>
      </w:r>
      <w:del w:id="11" w:author="S, Srilakshmi (Nokia - IN/Bangalore)" w:date="2022-03-25T13:26:00Z">
        <w:r w:rsidRPr="00221303" w:rsidDel="00D51509">
          <w:delText>genericNrm.yaml</w:delText>
        </w:r>
      </w:del>
      <w:ins w:id="12" w:author="S, Srilakshmi (Nokia - IN/Bangalore)" w:date="2022-03-25T13:26:00Z">
        <w:r w:rsidR="00D51509">
          <w:t>TS28623_genericNrm.yaml</w:t>
        </w:r>
      </w:ins>
      <w:r w:rsidRPr="00221303">
        <w:t>#/components/schemas/SubNetwork-Attr'</w:t>
      </w:r>
    </w:p>
    <w:p w14:paraId="0DF86A0E" w14:textId="1C3C4F4D" w:rsidR="000B404D" w:rsidRPr="00221303" w:rsidRDefault="000B404D" w:rsidP="000B404D">
      <w:pPr>
        <w:pStyle w:val="PL"/>
      </w:pPr>
      <w:r w:rsidRPr="00221303">
        <w:t xml:space="preserve">        - $ref: '</w:t>
      </w:r>
      <w:del w:id="13" w:author="S, Srilakshmi (Nokia - IN/Bangalore)" w:date="2022-03-25T13:26:00Z">
        <w:r w:rsidRPr="00221303" w:rsidDel="00D51509">
          <w:delText>genericNrm.yaml</w:delText>
        </w:r>
      </w:del>
      <w:ins w:id="14" w:author="S, Srilakshmi (Nokia - IN/Bangalore)" w:date="2022-03-25T13:26:00Z">
        <w:r w:rsidR="00D51509">
          <w:t>TS28623_genericNrm.yaml</w:t>
        </w:r>
      </w:ins>
      <w:r w:rsidRPr="00221303">
        <w:t>#/components/schemas/SubNetwork-ncO'</w:t>
      </w:r>
    </w:p>
    <w:p w14:paraId="0E094679" w14:textId="77777777" w:rsidR="000B404D" w:rsidRPr="00221303" w:rsidRDefault="000B404D" w:rsidP="000B404D">
      <w:pPr>
        <w:pStyle w:val="PL"/>
      </w:pPr>
      <w:r w:rsidRPr="00221303">
        <w:t xml:space="preserve">        - type: object</w:t>
      </w:r>
    </w:p>
    <w:p w14:paraId="14E149F4" w14:textId="77777777" w:rsidR="000B404D" w:rsidRPr="00221303" w:rsidRDefault="000B404D" w:rsidP="000B404D">
      <w:pPr>
        <w:pStyle w:val="PL"/>
      </w:pPr>
      <w:r w:rsidRPr="00221303">
        <w:t xml:space="preserve">          properties:</w:t>
      </w:r>
    </w:p>
    <w:p w14:paraId="21DEDFBF" w14:textId="77777777" w:rsidR="000B404D" w:rsidRPr="00221303" w:rsidRDefault="000B404D" w:rsidP="000B404D">
      <w:pPr>
        <w:pStyle w:val="PL"/>
      </w:pPr>
      <w:r w:rsidRPr="00221303">
        <w:t xml:space="preserve">            AssuranceClosedControlLoop:</w:t>
      </w:r>
    </w:p>
    <w:p w14:paraId="7E3A6E83" w14:textId="77777777" w:rsidR="000B404D" w:rsidRPr="00221303" w:rsidRDefault="000B404D" w:rsidP="000B404D">
      <w:pPr>
        <w:pStyle w:val="PL"/>
      </w:pPr>
      <w:r w:rsidRPr="00221303">
        <w:t xml:space="preserve">              $ref: '#/components/schemas/AssuranceClosedControlLoop-Multiple'</w:t>
      </w:r>
    </w:p>
    <w:p w14:paraId="22AE8669" w14:textId="77777777" w:rsidR="000B404D" w:rsidRPr="00221303" w:rsidRDefault="000B404D" w:rsidP="000B404D">
      <w:pPr>
        <w:pStyle w:val="PL"/>
      </w:pPr>
      <w:r w:rsidRPr="00221303">
        <w:t xml:space="preserve"> </w:t>
      </w:r>
    </w:p>
    <w:p w14:paraId="1C673680" w14:textId="77777777" w:rsidR="000B404D" w:rsidRPr="00221303" w:rsidRDefault="000B404D" w:rsidP="000B404D">
      <w:pPr>
        <w:pStyle w:val="PL"/>
      </w:pPr>
      <w:r w:rsidRPr="00221303">
        <w:t xml:space="preserve">    ManagedElement-Single:</w:t>
      </w:r>
    </w:p>
    <w:p w14:paraId="3EA2837F" w14:textId="77777777" w:rsidR="000B404D" w:rsidRPr="00221303" w:rsidRDefault="000B404D" w:rsidP="000B404D">
      <w:pPr>
        <w:pStyle w:val="PL"/>
      </w:pPr>
      <w:r w:rsidRPr="00221303">
        <w:t xml:space="preserve">      allOf:</w:t>
      </w:r>
    </w:p>
    <w:p w14:paraId="7B9B8569" w14:textId="50BAFCF6" w:rsidR="000B404D" w:rsidRPr="00221303" w:rsidRDefault="000B404D" w:rsidP="000B404D">
      <w:pPr>
        <w:pStyle w:val="PL"/>
      </w:pPr>
      <w:r w:rsidRPr="00221303">
        <w:t xml:space="preserve">        - $ref: '</w:t>
      </w:r>
      <w:del w:id="15" w:author="S, Srilakshmi (Nokia - IN/Bangalore)" w:date="2022-03-25T13:26:00Z">
        <w:r w:rsidRPr="00221303" w:rsidDel="00D51509">
          <w:delText>genericNrm.yaml</w:delText>
        </w:r>
      </w:del>
      <w:ins w:id="16" w:author="S, Srilakshmi (Nokia - IN/Bangalore)" w:date="2022-03-25T13:26:00Z">
        <w:r w:rsidR="00D51509">
          <w:t>TS28623_genericNrm.yaml</w:t>
        </w:r>
      </w:ins>
      <w:r w:rsidRPr="00221303">
        <w:t>#/components/schemas/Top'</w:t>
      </w:r>
    </w:p>
    <w:p w14:paraId="185A0B07" w14:textId="77777777" w:rsidR="000B404D" w:rsidRPr="00221303" w:rsidRDefault="000B404D" w:rsidP="000B404D">
      <w:pPr>
        <w:pStyle w:val="PL"/>
      </w:pPr>
      <w:r w:rsidRPr="00221303">
        <w:t xml:space="preserve">        - type: object</w:t>
      </w:r>
    </w:p>
    <w:p w14:paraId="5165C503" w14:textId="77777777" w:rsidR="000B404D" w:rsidRPr="00221303" w:rsidRDefault="000B404D" w:rsidP="000B404D">
      <w:pPr>
        <w:pStyle w:val="PL"/>
      </w:pPr>
      <w:r w:rsidRPr="00221303">
        <w:t xml:space="preserve">          properties:</w:t>
      </w:r>
    </w:p>
    <w:p w14:paraId="4843EA24" w14:textId="77777777" w:rsidR="000B404D" w:rsidRPr="00221303" w:rsidRDefault="000B404D" w:rsidP="000B404D">
      <w:pPr>
        <w:pStyle w:val="PL"/>
      </w:pPr>
      <w:r w:rsidRPr="00221303">
        <w:t xml:space="preserve">            attributes:</w:t>
      </w:r>
    </w:p>
    <w:p w14:paraId="707A500D" w14:textId="77777777" w:rsidR="000B404D" w:rsidRPr="00221303" w:rsidRDefault="000B404D" w:rsidP="000B404D">
      <w:pPr>
        <w:pStyle w:val="PL"/>
      </w:pPr>
      <w:r w:rsidRPr="00221303">
        <w:t xml:space="preserve">              allOf:</w:t>
      </w:r>
    </w:p>
    <w:p w14:paraId="1F5DEEEC" w14:textId="308747DA" w:rsidR="000B404D" w:rsidRPr="00221303" w:rsidRDefault="000B404D" w:rsidP="000B404D">
      <w:pPr>
        <w:pStyle w:val="PL"/>
      </w:pPr>
      <w:r w:rsidRPr="00221303">
        <w:t xml:space="preserve">                - $ref: '</w:t>
      </w:r>
      <w:del w:id="17" w:author="S, Srilakshmi (Nokia - IN/Bangalore)" w:date="2022-03-25T13:26:00Z">
        <w:r w:rsidRPr="00221303" w:rsidDel="00D51509">
          <w:delText>genericNrm.yaml</w:delText>
        </w:r>
      </w:del>
      <w:ins w:id="18" w:author="S, Srilakshmi (Nokia - IN/Bangalore)" w:date="2022-03-25T13:26:00Z">
        <w:r w:rsidR="00D51509">
          <w:t>TS28623_genericNrm.yaml</w:t>
        </w:r>
      </w:ins>
      <w:r w:rsidRPr="00221303">
        <w:t>#/components/schemas/ManagedElement-Attr'</w:t>
      </w:r>
    </w:p>
    <w:p w14:paraId="71A3924C" w14:textId="50DC51E8" w:rsidR="000B404D" w:rsidRPr="00221303" w:rsidRDefault="000B404D" w:rsidP="000B404D">
      <w:pPr>
        <w:pStyle w:val="PL"/>
      </w:pPr>
      <w:r w:rsidRPr="00221303">
        <w:t xml:space="preserve">        - $ref: '</w:t>
      </w:r>
      <w:del w:id="19" w:author="S, Srilakshmi (Nokia - IN/Bangalore)" w:date="2022-03-25T13:26:00Z">
        <w:r w:rsidRPr="00221303" w:rsidDel="00D51509">
          <w:delText>genericNrm.yaml</w:delText>
        </w:r>
      </w:del>
      <w:ins w:id="20" w:author="S, Srilakshmi (Nokia - IN/Bangalore)" w:date="2022-03-25T13:26:00Z">
        <w:r w:rsidR="00D51509">
          <w:t>TS28623_genericNrm.yaml</w:t>
        </w:r>
      </w:ins>
      <w:r w:rsidRPr="00221303">
        <w:t>#/components/schemas/ManagedElement-ncO'</w:t>
      </w:r>
    </w:p>
    <w:p w14:paraId="2B306127" w14:textId="77777777" w:rsidR="000B404D" w:rsidRPr="00221303" w:rsidRDefault="000B404D" w:rsidP="000B404D">
      <w:pPr>
        <w:pStyle w:val="PL"/>
      </w:pPr>
      <w:r w:rsidRPr="00221303">
        <w:t xml:space="preserve">        - type: object</w:t>
      </w:r>
    </w:p>
    <w:p w14:paraId="7A0BCC3D" w14:textId="77777777" w:rsidR="000B404D" w:rsidRPr="00221303" w:rsidRDefault="000B404D" w:rsidP="000B404D">
      <w:pPr>
        <w:pStyle w:val="PL"/>
      </w:pPr>
      <w:r w:rsidRPr="00221303">
        <w:t xml:space="preserve">          properties:</w:t>
      </w:r>
    </w:p>
    <w:p w14:paraId="31A72D68" w14:textId="77777777" w:rsidR="000B404D" w:rsidRPr="00221303" w:rsidRDefault="000B404D" w:rsidP="000B404D">
      <w:pPr>
        <w:pStyle w:val="PL"/>
      </w:pPr>
      <w:r w:rsidRPr="00221303">
        <w:t xml:space="preserve">            AssuranceClosedControlLoop:</w:t>
      </w:r>
    </w:p>
    <w:p w14:paraId="7585C253" w14:textId="77777777" w:rsidR="000B404D" w:rsidRPr="00221303" w:rsidRDefault="000B404D" w:rsidP="000B404D">
      <w:pPr>
        <w:pStyle w:val="PL"/>
      </w:pPr>
      <w:r w:rsidRPr="00221303">
        <w:t xml:space="preserve">              $ref: '#/components/schemas/AssuranceClosedControlLoop-Multiple'</w:t>
      </w:r>
    </w:p>
    <w:p w14:paraId="277CD84C" w14:textId="77777777" w:rsidR="000B404D" w:rsidRPr="00221303" w:rsidRDefault="000B404D" w:rsidP="000B404D">
      <w:pPr>
        <w:pStyle w:val="PL"/>
      </w:pPr>
    </w:p>
    <w:p w14:paraId="7B82B60B" w14:textId="77777777" w:rsidR="000B404D" w:rsidRPr="00221303" w:rsidRDefault="000B404D" w:rsidP="000B404D">
      <w:pPr>
        <w:pStyle w:val="PL"/>
      </w:pPr>
      <w:r w:rsidRPr="00221303">
        <w:t xml:space="preserve">    AssuranceClosedControlLoop-Single:</w:t>
      </w:r>
    </w:p>
    <w:p w14:paraId="608ECD6A" w14:textId="77777777" w:rsidR="000B404D" w:rsidRPr="00221303" w:rsidRDefault="000B404D" w:rsidP="000B404D">
      <w:pPr>
        <w:pStyle w:val="PL"/>
      </w:pPr>
      <w:r w:rsidRPr="00221303">
        <w:t xml:space="preserve">      allOf:</w:t>
      </w:r>
    </w:p>
    <w:p w14:paraId="616B3A71" w14:textId="2F3F17B6" w:rsidR="000B404D" w:rsidRPr="00221303" w:rsidRDefault="000B404D" w:rsidP="000B404D">
      <w:pPr>
        <w:pStyle w:val="PL"/>
      </w:pPr>
      <w:r w:rsidRPr="00221303">
        <w:t xml:space="preserve">        - $ref: '</w:t>
      </w:r>
      <w:del w:id="21" w:author="S, Srilakshmi (Nokia - IN/Bangalore)" w:date="2022-03-25T13:26:00Z">
        <w:r w:rsidRPr="00221303" w:rsidDel="00D51509">
          <w:delText>genericNrm.yaml</w:delText>
        </w:r>
      </w:del>
      <w:ins w:id="22" w:author="S, Srilakshmi (Nokia - IN/Bangalore)" w:date="2022-03-25T13:26:00Z">
        <w:r w:rsidR="00D51509">
          <w:t>TS28623_genericNrm.yaml</w:t>
        </w:r>
      </w:ins>
      <w:r w:rsidRPr="00221303">
        <w:t>#/components/schemas/Top'</w:t>
      </w:r>
    </w:p>
    <w:p w14:paraId="69ADE035" w14:textId="77777777" w:rsidR="000B404D" w:rsidRPr="00221303" w:rsidRDefault="000B404D" w:rsidP="000B404D">
      <w:pPr>
        <w:pStyle w:val="PL"/>
      </w:pPr>
      <w:r w:rsidRPr="00221303">
        <w:t xml:space="preserve">        - type: object</w:t>
      </w:r>
    </w:p>
    <w:p w14:paraId="4E7F4551" w14:textId="77777777" w:rsidR="000B404D" w:rsidRPr="00221303" w:rsidRDefault="000B404D" w:rsidP="000B404D">
      <w:pPr>
        <w:pStyle w:val="PL"/>
      </w:pPr>
      <w:r w:rsidRPr="00221303">
        <w:t xml:space="preserve">          properties:</w:t>
      </w:r>
    </w:p>
    <w:p w14:paraId="03931C21" w14:textId="77777777" w:rsidR="000B404D" w:rsidRPr="00221303" w:rsidRDefault="000B404D" w:rsidP="000B404D">
      <w:pPr>
        <w:pStyle w:val="PL"/>
      </w:pPr>
      <w:r w:rsidRPr="00221303">
        <w:t xml:space="preserve">            attributes:</w:t>
      </w:r>
    </w:p>
    <w:p w14:paraId="3DAAE073" w14:textId="77777777" w:rsidR="000B404D" w:rsidRPr="00221303" w:rsidRDefault="000B404D" w:rsidP="000B404D">
      <w:pPr>
        <w:pStyle w:val="PL"/>
      </w:pPr>
      <w:r w:rsidRPr="00221303">
        <w:t xml:space="preserve">              type: object</w:t>
      </w:r>
    </w:p>
    <w:p w14:paraId="5F717A09" w14:textId="77777777" w:rsidR="000B404D" w:rsidRPr="00221303" w:rsidRDefault="000B404D" w:rsidP="000B404D">
      <w:pPr>
        <w:pStyle w:val="PL"/>
      </w:pPr>
      <w:r w:rsidRPr="00221303">
        <w:t xml:space="preserve">              properties:</w:t>
      </w:r>
    </w:p>
    <w:p w14:paraId="1F639871" w14:textId="77777777" w:rsidR="000B404D" w:rsidRPr="00221303" w:rsidRDefault="000B404D" w:rsidP="000B404D">
      <w:pPr>
        <w:pStyle w:val="PL"/>
      </w:pPr>
      <w:r w:rsidRPr="00221303">
        <w:t xml:space="preserve">                    operationalState:</w:t>
      </w:r>
    </w:p>
    <w:p w14:paraId="4ADBF37A" w14:textId="4E8D54C7" w:rsidR="000B404D" w:rsidRPr="00221303" w:rsidRDefault="000B404D" w:rsidP="000B404D">
      <w:pPr>
        <w:pStyle w:val="PL"/>
      </w:pPr>
      <w:r w:rsidRPr="00221303">
        <w:t xml:space="preserve">                      $ref: '</w:t>
      </w:r>
      <w:del w:id="23" w:author="S, Srilakshmi (Nokia - IN/Bangalore)" w:date="2022-03-25T13:26:00Z">
        <w:r w:rsidRPr="00221303" w:rsidDel="00D51509">
          <w:delText>comDefs.yaml</w:delText>
        </w:r>
      </w:del>
      <w:ins w:id="24" w:author="S, Srilakshmi (Nokia - IN/Bangalore)" w:date="2022-03-25T13:26:00Z">
        <w:r w:rsidR="00D51509">
          <w:t>TS28623_comDefs.yaml</w:t>
        </w:r>
      </w:ins>
      <w:r w:rsidRPr="00221303">
        <w:t>#/components/schemas/OperationalState'</w:t>
      </w:r>
    </w:p>
    <w:p w14:paraId="731873A6" w14:textId="77777777" w:rsidR="000B404D" w:rsidRPr="00221303" w:rsidRDefault="000B404D" w:rsidP="000B404D">
      <w:pPr>
        <w:pStyle w:val="PL"/>
      </w:pPr>
      <w:r w:rsidRPr="00221303">
        <w:t xml:space="preserve">                    administrativeState:</w:t>
      </w:r>
    </w:p>
    <w:p w14:paraId="0C198977" w14:textId="1EFA4138" w:rsidR="000B404D" w:rsidRPr="00221303" w:rsidRDefault="000B404D" w:rsidP="000B404D">
      <w:pPr>
        <w:pStyle w:val="PL"/>
      </w:pPr>
      <w:r w:rsidRPr="00221303">
        <w:t xml:space="preserve">                      $ref: '</w:t>
      </w:r>
      <w:del w:id="25" w:author="S, Srilakshmi (Nokia - IN/Bangalore)" w:date="2022-03-25T13:26:00Z">
        <w:r w:rsidRPr="00221303" w:rsidDel="00D51509">
          <w:delText>comDefs.yaml</w:delText>
        </w:r>
      </w:del>
      <w:ins w:id="26" w:author="S, Srilakshmi (Nokia - IN/Bangalore)" w:date="2022-03-25T13:26:00Z">
        <w:r w:rsidR="00D51509">
          <w:t>TS28623_comDefs.yaml</w:t>
        </w:r>
      </w:ins>
      <w:r w:rsidRPr="00221303">
        <w:t>#/components/schemas/AdministrativeState'</w:t>
      </w:r>
    </w:p>
    <w:p w14:paraId="4ABB4BE8" w14:textId="77777777" w:rsidR="000B404D" w:rsidRPr="00221303" w:rsidRDefault="000B404D" w:rsidP="000B404D">
      <w:pPr>
        <w:pStyle w:val="PL"/>
      </w:pPr>
      <w:r w:rsidRPr="00221303">
        <w:t xml:space="preserve">                    controlLoopLifeCyclePhase:</w:t>
      </w:r>
    </w:p>
    <w:p w14:paraId="0E5BED88" w14:textId="77777777" w:rsidR="000B404D" w:rsidRPr="00221303" w:rsidRDefault="000B404D" w:rsidP="000B404D">
      <w:pPr>
        <w:pStyle w:val="PL"/>
      </w:pPr>
      <w:r w:rsidRPr="00221303">
        <w:t xml:space="preserve">                      $ref: '#/components/schemas/ControlLoopLifeCyclePhase'</w:t>
      </w:r>
    </w:p>
    <w:p w14:paraId="77B4439C" w14:textId="77777777" w:rsidR="000B404D" w:rsidRPr="00221303" w:rsidRDefault="000B404D" w:rsidP="000B404D">
      <w:pPr>
        <w:pStyle w:val="PL"/>
      </w:pPr>
      <w:r w:rsidRPr="00221303">
        <w:t xml:space="preserve">            AssuranceGoal:</w:t>
      </w:r>
    </w:p>
    <w:p w14:paraId="5992A345" w14:textId="77777777" w:rsidR="000B404D" w:rsidRPr="00221303" w:rsidRDefault="000B404D" w:rsidP="000B404D">
      <w:pPr>
        <w:pStyle w:val="PL"/>
      </w:pPr>
      <w:r w:rsidRPr="00221303">
        <w:t xml:space="preserve">              $ref: '#/components/schemas/AssuranceGoal-Multiple'</w:t>
      </w:r>
    </w:p>
    <w:p w14:paraId="698E619C" w14:textId="77777777" w:rsidR="000B404D" w:rsidRPr="00221303" w:rsidRDefault="000B404D" w:rsidP="000B404D">
      <w:pPr>
        <w:pStyle w:val="PL"/>
      </w:pPr>
    </w:p>
    <w:p w14:paraId="16438BD2" w14:textId="77777777" w:rsidR="000B404D" w:rsidRPr="00221303" w:rsidRDefault="000B404D" w:rsidP="000B404D">
      <w:pPr>
        <w:pStyle w:val="PL"/>
      </w:pPr>
      <w:r w:rsidRPr="00221303">
        <w:t xml:space="preserve">    AssuranceGoal-Single:</w:t>
      </w:r>
    </w:p>
    <w:p w14:paraId="3857AB37" w14:textId="77777777" w:rsidR="000B404D" w:rsidRPr="00221303" w:rsidRDefault="000B404D" w:rsidP="000B404D">
      <w:pPr>
        <w:pStyle w:val="PL"/>
      </w:pPr>
      <w:r w:rsidRPr="00221303">
        <w:t xml:space="preserve">      allOf:</w:t>
      </w:r>
    </w:p>
    <w:p w14:paraId="1650321A" w14:textId="227D6035" w:rsidR="000B404D" w:rsidRPr="00221303" w:rsidRDefault="000B404D" w:rsidP="000B404D">
      <w:pPr>
        <w:pStyle w:val="PL"/>
      </w:pPr>
      <w:r w:rsidRPr="00221303">
        <w:t xml:space="preserve">        - $ref: '</w:t>
      </w:r>
      <w:del w:id="27" w:author="S, Srilakshmi (Nokia - IN/Bangalore)" w:date="2022-03-25T13:26:00Z">
        <w:r w:rsidRPr="00221303" w:rsidDel="00D51509">
          <w:delText>genericNrm.yaml</w:delText>
        </w:r>
      </w:del>
      <w:ins w:id="28" w:author="S, Srilakshmi (Nokia - IN/Bangalore)" w:date="2022-03-25T13:26:00Z">
        <w:r w:rsidR="00D51509">
          <w:t>TS28623_genericNrm.yaml</w:t>
        </w:r>
      </w:ins>
      <w:r w:rsidRPr="00221303">
        <w:t>#/components/schemas/Top'</w:t>
      </w:r>
    </w:p>
    <w:p w14:paraId="1D9ED01C" w14:textId="77777777" w:rsidR="000B404D" w:rsidRPr="00221303" w:rsidRDefault="000B404D" w:rsidP="000B404D">
      <w:pPr>
        <w:pStyle w:val="PL"/>
      </w:pPr>
      <w:r w:rsidRPr="00221303">
        <w:t xml:space="preserve">        - type: object</w:t>
      </w:r>
    </w:p>
    <w:p w14:paraId="70A292A4" w14:textId="77777777" w:rsidR="000B404D" w:rsidRPr="00221303" w:rsidRDefault="000B404D" w:rsidP="000B404D">
      <w:pPr>
        <w:pStyle w:val="PL"/>
      </w:pPr>
      <w:r w:rsidRPr="00221303">
        <w:t xml:space="preserve">          properties:</w:t>
      </w:r>
    </w:p>
    <w:p w14:paraId="27E0A0EE" w14:textId="77777777" w:rsidR="000B404D" w:rsidRPr="00221303" w:rsidRDefault="000B404D" w:rsidP="000B404D">
      <w:pPr>
        <w:pStyle w:val="PL"/>
      </w:pPr>
      <w:r w:rsidRPr="00221303">
        <w:t xml:space="preserve">            attributes:</w:t>
      </w:r>
    </w:p>
    <w:p w14:paraId="6F8A8DF8" w14:textId="77777777" w:rsidR="000B404D" w:rsidRPr="00221303" w:rsidRDefault="000B404D" w:rsidP="000B404D">
      <w:pPr>
        <w:pStyle w:val="PL"/>
      </w:pPr>
      <w:r w:rsidRPr="00221303">
        <w:t xml:space="preserve">              allOf:</w:t>
      </w:r>
    </w:p>
    <w:p w14:paraId="3175562F" w14:textId="77777777" w:rsidR="000B404D" w:rsidRPr="00221303" w:rsidRDefault="000B404D" w:rsidP="000B404D">
      <w:pPr>
        <w:pStyle w:val="PL"/>
      </w:pPr>
      <w:r w:rsidRPr="00221303">
        <w:t xml:space="preserve">                - type: object</w:t>
      </w:r>
    </w:p>
    <w:p w14:paraId="7D7822E9" w14:textId="77777777" w:rsidR="000B404D" w:rsidRPr="00221303" w:rsidRDefault="000B404D" w:rsidP="000B404D">
      <w:pPr>
        <w:pStyle w:val="PL"/>
      </w:pPr>
      <w:r w:rsidRPr="00221303">
        <w:t xml:space="preserve">                  properties:</w:t>
      </w:r>
    </w:p>
    <w:p w14:paraId="04E03CAF" w14:textId="77777777" w:rsidR="000B404D" w:rsidRPr="00221303" w:rsidRDefault="000B404D" w:rsidP="000B404D">
      <w:pPr>
        <w:pStyle w:val="PL"/>
      </w:pPr>
      <w:r w:rsidRPr="00221303">
        <w:t xml:space="preserve">                    observationTime:</w:t>
      </w:r>
    </w:p>
    <w:p w14:paraId="2984B8C0" w14:textId="77777777" w:rsidR="000B404D" w:rsidRPr="00221303" w:rsidRDefault="000B404D" w:rsidP="000B404D">
      <w:pPr>
        <w:pStyle w:val="PL"/>
      </w:pPr>
      <w:r w:rsidRPr="00221303">
        <w:t xml:space="preserve">                      $ref: '#/components/schemas/ObservationTime'</w:t>
      </w:r>
    </w:p>
    <w:p w14:paraId="63B079E9" w14:textId="77777777" w:rsidR="000B404D" w:rsidRPr="00221303" w:rsidRDefault="000B404D" w:rsidP="000B404D">
      <w:pPr>
        <w:pStyle w:val="PL"/>
      </w:pPr>
      <w:r w:rsidRPr="00221303">
        <w:t xml:space="preserve">                    assuranceTargetList:</w:t>
      </w:r>
    </w:p>
    <w:p w14:paraId="0441C986" w14:textId="77777777" w:rsidR="000B404D" w:rsidRPr="00221303" w:rsidRDefault="000B404D" w:rsidP="000B404D">
      <w:pPr>
        <w:pStyle w:val="PL"/>
      </w:pPr>
      <w:r w:rsidRPr="00221303">
        <w:t xml:space="preserve">                      $ref: '#/components/schemas/AssuranceTargetList'</w:t>
      </w:r>
    </w:p>
    <w:p w14:paraId="6ADCC00A" w14:textId="77777777" w:rsidR="000B404D" w:rsidRPr="00221303" w:rsidRDefault="000B404D" w:rsidP="000B404D">
      <w:pPr>
        <w:pStyle w:val="PL"/>
      </w:pPr>
      <w:r w:rsidRPr="00221303">
        <w:t xml:space="preserve">                    assuranceGoalStatusObserved:</w:t>
      </w:r>
    </w:p>
    <w:p w14:paraId="31C03FD6" w14:textId="77777777" w:rsidR="000B404D" w:rsidRPr="00221303" w:rsidRDefault="000B404D" w:rsidP="000B404D">
      <w:pPr>
        <w:pStyle w:val="PL"/>
      </w:pPr>
      <w:r w:rsidRPr="00221303">
        <w:t xml:space="preserve">                      $ref: '#/components/schemas/AssuranceGoalStatusObserved'</w:t>
      </w:r>
    </w:p>
    <w:p w14:paraId="375DC67D" w14:textId="77777777" w:rsidR="000B404D" w:rsidRPr="00221303" w:rsidRDefault="000B404D" w:rsidP="000B404D">
      <w:pPr>
        <w:pStyle w:val="PL"/>
      </w:pPr>
      <w:r w:rsidRPr="00221303">
        <w:lastRenderedPageBreak/>
        <w:t xml:space="preserve">                    assuranceGoalStatusPredicted:</w:t>
      </w:r>
    </w:p>
    <w:p w14:paraId="239489C5" w14:textId="77777777" w:rsidR="000B404D" w:rsidRDefault="000B404D" w:rsidP="000B404D">
      <w:pPr>
        <w:pStyle w:val="PL"/>
      </w:pPr>
      <w:r w:rsidRPr="00221303">
        <w:t xml:space="preserve">                      $ref: '#/components/schemas/AssuranceGoalStatusPredicted'</w:t>
      </w:r>
    </w:p>
    <w:p w14:paraId="147614AC" w14:textId="77777777" w:rsidR="000B404D" w:rsidRDefault="000B404D" w:rsidP="000B404D">
      <w:pPr>
        <w:pStyle w:val="PL"/>
      </w:pPr>
      <w:r>
        <w:t xml:space="preserve">                    </w:t>
      </w:r>
      <w:r>
        <w:rPr>
          <w:rFonts w:cs="Courier New"/>
        </w:rPr>
        <w:t>assuranceScope</w:t>
      </w:r>
      <w:r>
        <w:t>:</w:t>
      </w:r>
    </w:p>
    <w:p w14:paraId="1103D69D" w14:textId="77777777" w:rsidR="000B404D" w:rsidRPr="00221303" w:rsidRDefault="000B404D" w:rsidP="000B404D">
      <w:pPr>
        <w:pStyle w:val="PL"/>
      </w:pPr>
      <w:r>
        <w:t xml:space="preserve">                      $ref: '#/components/schemas/</w:t>
      </w:r>
      <w:r>
        <w:rPr>
          <w:rFonts w:cs="Courier New"/>
        </w:rPr>
        <w:t>AssuranceScope</w:t>
      </w:r>
      <w:r>
        <w:t>'</w:t>
      </w:r>
    </w:p>
    <w:p w14:paraId="5B4D0D7D" w14:textId="77777777" w:rsidR="000B404D" w:rsidRPr="00221303" w:rsidRDefault="000B404D" w:rsidP="000B404D">
      <w:pPr>
        <w:pStyle w:val="PL"/>
      </w:pPr>
      <w:r w:rsidRPr="00221303">
        <w:t xml:space="preserve">                    serviceProfileId:</w:t>
      </w:r>
    </w:p>
    <w:p w14:paraId="360B670D" w14:textId="77777777" w:rsidR="000B404D" w:rsidRPr="00221303" w:rsidRDefault="000B404D" w:rsidP="000B404D">
      <w:pPr>
        <w:pStyle w:val="PL"/>
      </w:pPr>
      <w:r w:rsidRPr="00221303">
        <w:t xml:space="preserve">                      type: string</w:t>
      </w:r>
    </w:p>
    <w:p w14:paraId="6E7D341D" w14:textId="77777777" w:rsidR="000B404D" w:rsidRPr="00221303" w:rsidRDefault="000B404D" w:rsidP="000B404D">
      <w:pPr>
        <w:pStyle w:val="PL"/>
      </w:pPr>
      <w:r w:rsidRPr="00221303">
        <w:t xml:space="preserve">                    sliceProfileId:</w:t>
      </w:r>
    </w:p>
    <w:p w14:paraId="544526EF" w14:textId="77777777" w:rsidR="000B404D" w:rsidRPr="00221303" w:rsidRDefault="000B404D" w:rsidP="000B404D">
      <w:pPr>
        <w:pStyle w:val="PL"/>
      </w:pPr>
      <w:r w:rsidRPr="00221303">
        <w:t xml:space="preserve">                      type: string</w:t>
      </w:r>
    </w:p>
    <w:p w14:paraId="7BF375F6" w14:textId="77777777" w:rsidR="000B404D" w:rsidRPr="00221303" w:rsidRDefault="000B404D" w:rsidP="000B404D">
      <w:pPr>
        <w:pStyle w:val="PL"/>
      </w:pPr>
      <w:r w:rsidRPr="00221303">
        <w:t xml:space="preserve">                    networkSliceRef:</w:t>
      </w:r>
    </w:p>
    <w:p w14:paraId="46016816" w14:textId="01A4BC8B" w:rsidR="000B404D" w:rsidRPr="00221303" w:rsidRDefault="000B404D" w:rsidP="000B404D">
      <w:pPr>
        <w:pStyle w:val="PL"/>
      </w:pPr>
      <w:r w:rsidRPr="00221303">
        <w:t xml:space="preserve">                      $ref: '</w:t>
      </w:r>
      <w:del w:id="29" w:author="S, Srilakshmi (Nokia - IN/Bangalore)" w:date="2022-03-25T13:26:00Z">
        <w:r w:rsidRPr="00221303" w:rsidDel="00D51509">
          <w:delText>comDefs.yaml</w:delText>
        </w:r>
      </w:del>
      <w:ins w:id="30" w:author="S, Srilakshmi (Nokia - IN/Bangalore)" w:date="2022-03-25T13:26:00Z">
        <w:r w:rsidR="00D51509">
          <w:t>TS28623_comDefs.yaml</w:t>
        </w:r>
      </w:ins>
      <w:r w:rsidRPr="00221303">
        <w:t>#/components/schemas/Dn'</w:t>
      </w:r>
    </w:p>
    <w:p w14:paraId="3F02E870" w14:textId="77777777" w:rsidR="000B404D" w:rsidRPr="00221303" w:rsidRDefault="000B404D" w:rsidP="000B404D">
      <w:pPr>
        <w:pStyle w:val="PL"/>
      </w:pPr>
      <w:r w:rsidRPr="00221303">
        <w:t xml:space="preserve">                    networkSliceSubnetRef:</w:t>
      </w:r>
    </w:p>
    <w:p w14:paraId="6D9BDF5C" w14:textId="27E1C0A4" w:rsidR="000B404D" w:rsidRPr="00221303" w:rsidRDefault="000B404D" w:rsidP="000B404D">
      <w:pPr>
        <w:pStyle w:val="PL"/>
      </w:pPr>
      <w:r w:rsidRPr="00221303">
        <w:t xml:space="preserve">                      $ref: '</w:t>
      </w:r>
      <w:del w:id="31" w:author="S, Srilakshmi (Nokia - IN/Bangalore)" w:date="2022-03-25T13:26:00Z">
        <w:r w:rsidRPr="00221303" w:rsidDel="00D51509">
          <w:delText>comDefs.yaml</w:delText>
        </w:r>
      </w:del>
      <w:ins w:id="32" w:author="S, Srilakshmi (Nokia - IN/Bangalore)" w:date="2022-03-25T13:26:00Z">
        <w:r w:rsidR="00D51509">
          <w:t>TS28623_comDefs.yaml</w:t>
        </w:r>
      </w:ins>
      <w:r w:rsidRPr="00221303">
        <w:t xml:space="preserve">#/components/schemas/Dn' </w:t>
      </w:r>
    </w:p>
    <w:p w14:paraId="0FD4C1FD" w14:textId="77777777" w:rsidR="000B404D" w:rsidRPr="00221303" w:rsidRDefault="000B404D" w:rsidP="000B404D">
      <w:pPr>
        <w:pStyle w:val="PL"/>
      </w:pPr>
      <w:r w:rsidRPr="00221303">
        <w:t xml:space="preserve">                      </w:t>
      </w:r>
    </w:p>
    <w:p w14:paraId="7022BA3C" w14:textId="77777777" w:rsidR="000B404D" w:rsidRPr="00221303" w:rsidRDefault="000B404D" w:rsidP="000B404D">
      <w:pPr>
        <w:pStyle w:val="PL"/>
      </w:pPr>
      <w:r w:rsidRPr="00221303">
        <w:t>#-------- Definition of JSON arrays for name-contained IOCs ----------------------</w:t>
      </w:r>
    </w:p>
    <w:p w14:paraId="7F4F79E4" w14:textId="77777777" w:rsidR="000B404D" w:rsidRPr="00221303" w:rsidRDefault="000B404D" w:rsidP="000B404D">
      <w:pPr>
        <w:pStyle w:val="PL"/>
      </w:pPr>
      <w:r w:rsidRPr="00221303">
        <w:t xml:space="preserve">                                </w:t>
      </w:r>
    </w:p>
    <w:p w14:paraId="270427D3" w14:textId="77777777" w:rsidR="000B404D" w:rsidRPr="00221303" w:rsidRDefault="000B404D" w:rsidP="000B404D">
      <w:pPr>
        <w:pStyle w:val="PL"/>
      </w:pPr>
      <w:r w:rsidRPr="00221303">
        <w:t xml:space="preserve">    AssuranceClosedControlLoop-Multiple:</w:t>
      </w:r>
    </w:p>
    <w:p w14:paraId="65789733" w14:textId="77777777" w:rsidR="000B404D" w:rsidRPr="00221303" w:rsidRDefault="000B404D" w:rsidP="000B404D">
      <w:pPr>
        <w:pStyle w:val="PL"/>
      </w:pPr>
      <w:r w:rsidRPr="00221303">
        <w:t xml:space="preserve">      type: array</w:t>
      </w:r>
    </w:p>
    <w:p w14:paraId="5E4D7FA7" w14:textId="77777777" w:rsidR="000B404D" w:rsidRPr="00221303" w:rsidRDefault="000B404D" w:rsidP="000B404D">
      <w:pPr>
        <w:pStyle w:val="PL"/>
      </w:pPr>
      <w:r w:rsidRPr="00221303">
        <w:t xml:space="preserve">      items:</w:t>
      </w:r>
    </w:p>
    <w:p w14:paraId="5E271ABC" w14:textId="77777777" w:rsidR="000B404D" w:rsidRPr="00221303" w:rsidRDefault="000B404D" w:rsidP="000B404D">
      <w:pPr>
        <w:pStyle w:val="PL"/>
      </w:pPr>
      <w:r w:rsidRPr="00221303">
        <w:t xml:space="preserve">        $ref: '#/components/schemas/AssuranceClosedControlLoop-Single'                 </w:t>
      </w:r>
    </w:p>
    <w:p w14:paraId="1D397BCF" w14:textId="77777777" w:rsidR="000B404D" w:rsidRPr="00221303" w:rsidRDefault="000B404D" w:rsidP="000B404D">
      <w:pPr>
        <w:pStyle w:val="PL"/>
      </w:pPr>
      <w:r w:rsidRPr="00221303">
        <w:t xml:space="preserve">               </w:t>
      </w:r>
    </w:p>
    <w:p w14:paraId="414F820D" w14:textId="77777777" w:rsidR="000B404D" w:rsidRPr="00221303" w:rsidRDefault="000B404D" w:rsidP="000B404D">
      <w:pPr>
        <w:pStyle w:val="PL"/>
      </w:pPr>
      <w:r w:rsidRPr="00221303">
        <w:t xml:space="preserve">    AssuranceGoal-Multiple:</w:t>
      </w:r>
    </w:p>
    <w:p w14:paraId="223CFC00" w14:textId="77777777" w:rsidR="000B404D" w:rsidRPr="00221303" w:rsidRDefault="000B404D" w:rsidP="000B404D">
      <w:pPr>
        <w:pStyle w:val="PL"/>
      </w:pPr>
      <w:r w:rsidRPr="00221303">
        <w:t xml:space="preserve">      type: array</w:t>
      </w:r>
    </w:p>
    <w:p w14:paraId="189C4639" w14:textId="77777777" w:rsidR="000B404D" w:rsidRPr="00221303" w:rsidRDefault="000B404D" w:rsidP="000B404D">
      <w:pPr>
        <w:pStyle w:val="PL"/>
      </w:pPr>
      <w:r w:rsidRPr="00221303">
        <w:t xml:space="preserve">      items:</w:t>
      </w:r>
    </w:p>
    <w:p w14:paraId="3E3EB15A" w14:textId="77777777" w:rsidR="000B404D" w:rsidRPr="00221303" w:rsidRDefault="000B404D" w:rsidP="000B404D">
      <w:pPr>
        <w:pStyle w:val="PL"/>
      </w:pPr>
      <w:r w:rsidRPr="00221303">
        <w:t xml:space="preserve">        $ref: '#/components/schemas/AssuranceGoal-Single'   </w:t>
      </w:r>
    </w:p>
    <w:p w14:paraId="0626AFD4" w14:textId="77777777" w:rsidR="000B404D" w:rsidRPr="00221303" w:rsidRDefault="000B404D" w:rsidP="000B404D">
      <w:pPr>
        <w:pStyle w:val="PL"/>
      </w:pPr>
    </w:p>
    <w:p w14:paraId="1533FB3C" w14:textId="77777777" w:rsidR="000B404D" w:rsidRPr="00221303" w:rsidRDefault="000B404D" w:rsidP="000B404D">
      <w:pPr>
        <w:pStyle w:val="PL"/>
      </w:pPr>
      <w:r w:rsidRPr="00221303">
        <w:t xml:space="preserve">#------------ Definitions in TS 28.536 for TS 28.623 ----------------------------- </w:t>
      </w:r>
    </w:p>
    <w:p w14:paraId="0639EE83" w14:textId="77777777" w:rsidR="000B404D" w:rsidRPr="00221303" w:rsidRDefault="000B404D" w:rsidP="000B404D">
      <w:pPr>
        <w:pStyle w:val="PL"/>
      </w:pPr>
    </w:p>
    <w:p w14:paraId="777FD687" w14:textId="77777777" w:rsidR="000B404D" w:rsidRPr="00221303" w:rsidRDefault="000B404D" w:rsidP="000B404D">
      <w:pPr>
        <w:pStyle w:val="PL"/>
      </w:pPr>
      <w:r w:rsidRPr="00221303">
        <w:t xml:space="preserve">    resources-coslaNrm:</w:t>
      </w:r>
    </w:p>
    <w:p w14:paraId="7E55E90F" w14:textId="77777777" w:rsidR="000B404D" w:rsidRPr="00221303" w:rsidRDefault="000B404D" w:rsidP="000B404D">
      <w:pPr>
        <w:pStyle w:val="PL"/>
      </w:pPr>
      <w:r w:rsidRPr="00221303">
        <w:t xml:space="preserve">      oneOf:</w:t>
      </w:r>
    </w:p>
    <w:p w14:paraId="40DAD391" w14:textId="77777777" w:rsidR="000B404D" w:rsidRPr="00221303" w:rsidRDefault="000B404D" w:rsidP="000B404D">
      <w:pPr>
        <w:pStyle w:val="PL"/>
      </w:pPr>
      <w:r w:rsidRPr="00221303">
        <w:t xml:space="preserve">       - $ref: '#/components/schemas/AssuranceClosedControlLoop-Single'</w:t>
      </w:r>
    </w:p>
    <w:p w14:paraId="25F349E7" w14:textId="77777777" w:rsidR="000B404D" w:rsidRPr="00221303" w:rsidRDefault="000B404D" w:rsidP="000B404D">
      <w:pPr>
        <w:pStyle w:val="PL"/>
      </w:pPr>
      <w:r w:rsidRPr="00221303">
        <w:t xml:space="preserve">       - $ref: '#/components/schemas/AssuranceGoal-Single'    </w:t>
      </w:r>
    </w:p>
    <w:p w14:paraId="0166EFCC" w14:textId="77777777" w:rsidR="000B404D" w:rsidRPr="00221303" w:rsidRDefault="000B404D" w:rsidP="000B404D">
      <w:pPr>
        <w:pStyle w:val="PL"/>
      </w:pPr>
      <w:r w:rsidRPr="00221303">
        <w:t xml:space="preserve">       - $ref: '#/components/schemas/SubNetwork-Single'</w:t>
      </w:r>
    </w:p>
    <w:p w14:paraId="650A2685" w14:textId="77777777" w:rsidR="000B404D" w:rsidRPr="00221303" w:rsidRDefault="000B404D" w:rsidP="000B404D">
      <w:pPr>
        <w:pStyle w:val="PL"/>
      </w:pPr>
      <w:r w:rsidRPr="00221303">
        <w:t xml:space="preserve">       - $ref: '#/components/schemas/ManagedElement-Single'</w:t>
      </w:r>
    </w:p>
    <w:p w14:paraId="4B41C1CE" w14:textId="34B4CAF6" w:rsidR="009176E2" w:rsidRDefault="009176E2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76E2" w:rsidRPr="00477531" w14:paraId="069AC2FD" w14:textId="77777777" w:rsidTr="001E54FD">
        <w:tc>
          <w:tcPr>
            <w:tcW w:w="9521" w:type="dxa"/>
            <w:shd w:val="clear" w:color="auto" w:fill="FFFFCC"/>
            <w:vAlign w:val="center"/>
          </w:tcPr>
          <w:p w14:paraId="6D4EE457" w14:textId="77777777" w:rsidR="009176E2" w:rsidRPr="00477531" w:rsidRDefault="009176E2" w:rsidP="001E54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DB1204" w14:textId="77777777" w:rsidR="009176E2" w:rsidRDefault="009176E2" w:rsidP="005B4866">
      <w:pPr>
        <w:rPr>
          <w:noProof/>
        </w:rPr>
      </w:pPr>
    </w:p>
    <w:sectPr w:rsidR="009176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64402" w14:textId="77777777" w:rsidR="00521FB5" w:rsidRDefault="00521FB5">
      <w:r>
        <w:separator/>
      </w:r>
    </w:p>
  </w:endnote>
  <w:endnote w:type="continuationSeparator" w:id="0">
    <w:p w14:paraId="3045E4BE" w14:textId="77777777" w:rsidR="00521FB5" w:rsidRDefault="0052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BE5A" w14:textId="77777777" w:rsidR="00521FB5" w:rsidRDefault="00521FB5">
      <w:r>
        <w:separator/>
      </w:r>
    </w:p>
  </w:footnote>
  <w:footnote w:type="continuationSeparator" w:id="0">
    <w:p w14:paraId="6FDF78B5" w14:textId="77777777" w:rsidR="00521FB5" w:rsidRDefault="00521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404D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61D23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E44A2"/>
    <w:rsid w:val="001E5A3F"/>
    <w:rsid w:val="001F145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C3892"/>
    <w:rsid w:val="002C7B80"/>
    <w:rsid w:val="002D35E8"/>
    <w:rsid w:val="002D7DCE"/>
    <w:rsid w:val="002E3846"/>
    <w:rsid w:val="002E472E"/>
    <w:rsid w:val="002E6447"/>
    <w:rsid w:val="00305409"/>
    <w:rsid w:val="0032049B"/>
    <w:rsid w:val="0033251F"/>
    <w:rsid w:val="0034108E"/>
    <w:rsid w:val="00355A16"/>
    <w:rsid w:val="003609EF"/>
    <w:rsid w:val="0036231A"/>
    <w:rsid w:val="0037481A"/>
    <w:rsid w:val="00374DD4"/>
    <w:rsid w:val="00380BCA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1CC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5536E"/>
    <w:rsid w:val="00665C47"/>
    <w:rsid w:val="0068622F"/>
    <w:rsid w:val="00695808"/>
    <w:rsid w:val="006B20F3"/>
    <w:rsid w:val="006B46FB"/>
    <w:rsid w:val="006B51BA"/>
    <w:rsid w:val="006D17FD"/>
    <w:rsid w:val="006E11CD"/>
    <w:rsid w:val="006E21FB"/>
    <w:rsid w:val="006F0A85"/>
    <w:rsid w:val="00705AEF"/>
    <w:rsid w:val="00712183"/>
    <w:rsid w:val="00714780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3898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176E2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A2CBC"/>
    <w:rsid w:val="00AC379D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BF7F72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51509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4</Pages>
  <Words>589</Words>
  <Characters>8036</Characters>
  <Application>Microsoft Office Word</Application>
  <DocSecurity>0</DocSecurity>
  <Lines>66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124</cp:revision>
  <cp:lastPrinted>1899-12-31T23:00:00Z</cp:lastPrinted>
  <dcterms:created xsi:type="dcterms:W3CDTF">2022-03-23T01:54:00Z</dcterms:created>
  <dcterms:modified xsi:type="dcterms:W3CDTF">2022-03-25T11:03:00Z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